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781"/>
          <w:tab w:val="right" w:pos="13323"/>
        </w:tabs>
        <w:spacing w:before="60" w:after="60"/>
        <w:outlineLvl w:val="0"/>
        <w:rPr>
          <w:rFonts w:hint="default" w:ascii="Arial" w:hAnsi="Arial" w:eastAsia="宋体" w:cs="Arial"/>
          <w:b/>
          <w:sz w:val="24"/>
          <w:szCs w:val="24"/>
          <w:lang w:val="en-US" w:eastAsia="zh-CN"/>
        </w:rPr>
      </w:pPr>
      <w:bookmarkStart w:id="0" w:name="_Hlt450066085"/>
      <w:bookmarkEnd w:id="0"/>
      <w:bookmarkStart w:id="1" w:name="_Hlt450039480"/>
      <w:bookmarkEnd w:id="1"/>
      <w:bookmarkStart w:id="2" w:name="_Hlt450051172"/>
      <w:bookmarkEnd w:id="2"/>
      <w:bookmarkStart w:id="3" w:name="_Hlt449016246"/>
      <w:bookmarkEnd w:id="3"/>
      <w:bookmarkStart w:id="4" w:name="_Hlt448930105"/>
      <w:bookmarkEnd w:id="4"/>
      <w:bookmarkStart w:id="5" w:name="_Hlt450066087"/>
      <w:bookmarkEnd w:id="5"/>
      <w:bookmarkStart w:id="6" w:name="OLE_LINK27"/>
      <w:bookmarkStart w:id="7" w:name="OLE_LINK3"/>
      <w:bookmarkStart w:id="8" w:name="OLE_LINK1"/>
      <w:r>
        <w:rPr>
          <w:rFonts w:ascii="Arial" w:hAnsi="Arial" w:eastAsia="Times New Roman" w:cs="Arial"/>
          <w:b/>
          <w:sz w:val="24"/>
          <w:szCs w:val="24"/>
          <w:lang w:val="en-GB" w:eastAsia="en-GB" w:bidi="ar-SA"/>
        </w:rPr>
        <w:t>3GPP TSG RAN Meeting</w:t>
      </w:r>
      <w:r>
        <w:rPr>
          <w:rFonts w:ascii="Arial" w:hAnsi="Arial" w:eastAsia="Times New Roman" w:cs="Arial"/>
          <w:b/>
          <w:sz w:val="24"/>
          <w:szCs w:val="24"/>
          <w:lang w:val="en-GB" w:eastAsia="zh-CN" w:bidi="ar-SA"/>
        </w:rPr>
        <w:t xml:space="preserve"> # 10</w:t>
      </w:r>
      <w:r>
        <w:rPr>
          <w:rFonts w:hint="eastAsia" w:ascii="Arial" w:hAnsi="Arial" w:eastAsia="Times New Roman" w:cs="Arial"/>
          <w:b/>
          <w:sz w:val="24"/>
          <w:szCs w:val="24"/>
          <w:lang w:val="en-US" w:eastAsia="zh-CN" w:bidi="ar-SA"/>
        </w:rPr>
        <w:t>1</w:t>
      </w:r>
      <w:r>
        <w:rPr>
          <w:rFonts w:hint="eastAsia" w:ascii="Arial" w:hAnsi="Arial" w:eastAsia="Times New Roman" w:cs="Arial"/>
          <w:b/>
          <w:sz w:val="24"/>
          <w:szCs w:val="24"/>
          <w:lang w:val="en-US" w:eastAsia="zh-CN" w:bidi="ar-SA"/>
        </w:rPr>
        <w:t xml:space="preserve">   </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 xml:space="preserve">       </w:t>
      </w:r>
      <w:r>
        <w:rPr>
          <w:rFonts w:hint="eastAsia" w:eastAsia="宋体" w:cs="Arial"/>
          <w:b/>
          <w:sz w:val="24"/>
          <w:szCs w:val="24"/>
          <w:lang w:val="en-US" w:eastAsia="zh-CN"/>
        </w:rPr>
        <w:tab/>
      </w:r>
      <w:r>
        <w:rPr>
          <w:rFonts w:hint="eastAsia" w:ascii="Arial" w:hAnsi="Arial" w:eastAsia="宋体" w:cs="Arial"/>
          <w:b/>
          <w:sz w:val="24"/>
          <w:szCs w:val="24"/>
          <w:lang w:val="en-US" w:eastAsia="zh-CN"/>
        </w:rPr>
        <w:t xml:space="preserve"> RP-231840</w:t>
      </w:r>
    </w:p>
    <w:p>
      <w:pPr>
        <w:pStyle w:val="36"/>
        <w:tabs>
          <w:tab w:val="right" w:pos="9781"/>
          <w:tab w:val="right" w:pos="13323"/>
        </w:tabs>
        <w:spacing w:before="60" w:after="60"/>
        <w:outlineLvl w:val="0"/>
        <w:rPr>
          <w:rFonts w:ascii="Arial" w:hAnsi="Arial" w:eastAsia="宋体" w:cs="Arial"/>
          <w:b/>
          <w:sz w:val="24"/>
          <w:szCs w:val="24"/>
          <w:lang w:eastAsia="zh-CN"/>
        </w:rPr>
      </w:pPr>
      <w:r>
        <w:rPr>
          <w:rFonts w:ascii="Arial" w:hAnsi="Arial" w:eastAsia="Times New Roman" w:cs="Arial"/>
          <w:b/>
          <w:sz w:val="24"/>
          <w:szCs w:val="24"/>
          <w:lang w:val="en-GB" w:eastAsia="en-GB" w:bidi="ar-SA"/>
        </w:rPr>
        <w:t>Bangalore, India, September 11-15</w:t>
      </w:r>
      <w:r>
        <w:rPr>
          <w:rFonts w:ascii="Arial" w:hAnsi="Arial" w:eastAsia="宋体" w:cs="Arial"/>
          <w:b/>
          <w:sz w:val="24"/>
          <w:szCs w:val="24"/>
          <w:lang w:eastAsia="zh-CN"/>
        </w:rPr>
        <w:t>, 2023</w:t>
      </w:r>
    </w:p>
    <w:bookmarkEnd w:id="6"/>
    <w:bookmarkEnd w:id="7"/>
    <w:bookmarkEnd w:id="8"/>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bookmarkStart w:id="12" w:name="_GoBack"/>
      <w:bookmarkEnd w:id="12"/>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9" w:name="_Hlt515348423"/>
      <w:bookmarkStart w:id="10" w:name="_Hlt515348424"/>
      <w:r>
        <w:rPr>
          <w:rStyle w:val="49"/>
        </w:rPr>
        <w:t>T</w:t>
      </w:r>
      <w:bookmarkEnd w:id="9"/>
      <w:bookmarkEnd w:id="10"/>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1" w:name="_Hlk24657936"/>
      <w:r>
        <w:rPr>
          <w:rFonts w:ascii="Arial" w:hAnsi="Arial" w:cs="Arial"/>
          <w:color w:val="0000FF"/>
        </w:rPr>
        <w:t>NOTE: In case of contradiction with the target dates of clause 5, clause 5 determines the target release.</w:t>
      </w:r>
      <w:bookmarkEnd w:id="11"/>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3"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360367"/>
    <w:rsid w:val="08D472FB"/>
    <w:rsid w:val="0C2363F8"/>
    <w:rsid w:val="0C4B5391"/>
    <w:rsid w:val="0D082BC8"/>
    <w:rsid w:val="0D824337"/>
    <w:rsid w:val="0E98648A"/>
    <w:rsid w:val="0EEA0A43"/>
    <w:rsid w:val="0F4715F3"/>
    <w:rsid w:val="0F4F5382"/>
    <w:rsid w:val="138825C9"/>
    <w:rsid w:val="14C30713"/>
    <w:rsid w:val="14D872B0"/>
    <w:rsid w:val="16476A74"/>
    <w:rsid w:val="19972D45"/>
    <w:rsid w:val="1E9E7CFC"/>
    <w:rsid w:val="1EE368C6"/>
    <w:rsid w:val="21861995"/>
    <w:rsid w:val="21BA42BA"/>
    <w:rsid w:val="21D54A00"/>
    <w:rsid w:val="223D636A"/>
    <w:rsid w:val="22F63721"/>
    <w:rsid w:val="24835030"/>
    <w:rsid w:val="29707F29"/>
    <w:rsid w:val="2A771175"/>
    <w:rsid w:val="2C5B2D1F"/>
    <w:rsid w:val="2CE07A19"/>
    <w:rsid w:val="2ED2705E"/>
    <w:rsid w:val="2F3B42D8"/>
    <w:rsid w:val="2F5F7EC8"/>
    <w:rsid w:val="2FB67CDC"/>
    <w:rsid w:val="2FD72D92"/>
    <w:rsid w:val="327F19EF"/>
    <w:rsid w:val="329D0F73"/>
    <w:rsid w:val="32A84492"/>
    <w:rsid w:val="32D303F3"/>
    <w:rsid w:val="349D77D5"/>
    <w:rsid w:val="35D46664"/>
    <w:rsid w:val="35F02A71"/>
    <w:rsid w:val="362171D8"/>
    <w:rsid w:val="36347173"/>
    <w:rsid w:val="37485A6F"/>
    <w:rsid w:val="37974B29"/>
    <w:rsid w:val="38921170"/>
    <w:rsid w:val="38CD5AA0"/>
    <w:rsid w:val="398C1309"/>
    <w:rsid w:val="39C316C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D5202D"/>
    <w:rsid w:val="4B2319B2"/>
    <w:rsid w:val="4B4E69FA"/>
    <w:rsid w:val="4B6000B8"/>
    <w:rsid w:val="4B844240"/>
    <w:rsid w:val="4C347FB8"/>
    <w:rsid w:val="4D8A7353"/>
    <w:rsid w:val="4EA72D00"/>
    <w:rsid w:val="4ECD59C2"/>
    <w:rsid w:val="4FA77D81"/>
    <w:rsid w:val="4FCA2060"/>
    <w:rsid w:val="5280113C"/>
    <w:rsid w:val="536724A0"/>
    <w:rsid w:val="53744840"/>
    <w:rsid w:val="546758CC"/>
    <w:rsid w:val="54F2391A"/>
    <w:rsid w:val="56024043"/>
    <w:rsid w:val="564F45B8"/>
    <w:rsid w:val="56BF4B10"/>
    <w:rsid w:val="57265A12"/>
    <w:rsid w:val="579D254C"/>
    <w:rsid w:val="584E0FE7"/>
    <w:rsid w:val="58D225DC"/>
    <w:rsid w:val="59997E25"/>
    <w:rsid w:val="59D80F65"/>
    <w:rsid w:val="5A012CD0"/>
    <w:rsid w:val="5A54534F"/>
    <w:rsid w:val="5A7C3792"/>
    <w:rsid w:val="5A885228"/>
    <w:rsid w:val="5AAF793B"/>
    <w:rsid w:val="5C50618E"/>
    <w:rsid w:val="5D5970F9"/>
    <w:rsid w:val="5D5F63DE"/>
    <w:rsid w:val="5D7019A5"/>
    <w:rsid w:val="5DE10DA6"/>
    <w:rsid w:val="5DE7542F"/>
    <w:rsid w:val="5F8A2EBD"/>
    <w:rsid w:val="61DD62C2"/>
    <w:rsid w:val="63BD6F7B"/>
    <w:rsid w:val="63DE7997"/>
    <w:rsid w:val="63EA09CA"/>
    <w:rsid w:val="63F07CBE"/>
    <w:rsid w:val="6437768D"/>
    <w:rsid w:val="64DE4D74"/>
    <w:rsid w:val="65D254F0"/>
    <w:rsid w:val="66FB619C"/>
    <w:rsid w:val="67093D2E"/>
    <w:rsid w:val="68364B9A"/>
    <w:rsid w:val="68D736A0"/>
    <w:rsid w:val="69095CA4"/>
    <w:rsid w:val="696E19E7"/>
    <w:rsid w:val="6A095FE2"/>
    <w:rsid w:val="6A392C62"/>
    <w:rsid w:val="6BFA364F"/>
    <w:rsid w:val="6DA071BB"/>
    <w:rsid w:val="6DE9532E"/>
    <w:rsid w:val="6EE65F8D"/>
    <w:rsid w:val="6F4D6E67"/>
    <w:rsid w:val="6F54781C"/>
    <w:rsid w:val="6F80382B"/>
    <w:rsid w:val="6FE8494E"/>
    <w:rsid w:val="72880AB2"/>
    <w:rsid w:val="72C90CF3"/>
    <w:rsid w:val="73001CD0"/>
    <w:rsid w:val="74715D75"/>
    <w:rsid w:val="74CF083A"/>
    <w:rsid w:val="74EE7608"/>
    <w:rsid w:val="75595B00"/>
    <w:rsid w:val="793015E9"/>
    <w:rsid w:val="797C13D4"/>
    <w:rsid w:val="79AC5C83"/>
    <w:rsid w:val="7B9F702F"/>
    <w:rsid w:val="7C2640C4"/>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ZTE,Fei Xue</cp:lastModifiedBy>
  <cp:lastPrinted>2000-02-29T10:31:00Z</cp:lastPrinted>
  <dcterms:modified xsi:type="dcterms:W3CDTF">2023-09-04T02:43:13Z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y fmtid="{D5CDD505-2E9C-101B-9397-08002B2CF9AE}" pid="9" name="ICV">
    <vt:lpwstr>54F4F6D493BE4AE2A12FCB9FE86AA1FC</vt:lpwstr>
  </property>
</Properties>
</file>